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c883be" w14:textId="3c883b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25730A">
        <w:t>712/2021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25730A">
        <w:t>-712/2021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25730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25730A">
        <w:t>LTC usluge jednostavno društvo s ograničenom odgovornošć</w:t>
      </w:r>
      <w:r w:rsidR="0025730A">
        <w:t xml:space="preserve">u za ugostiteljstvo i trgovinu, OIB: 10542987546, Zagreb, </w:t>
      </w:r>
      <w:proofErr w:type="spellStart"/>
      <w:r w:rsidR="0025730A">
        <w:t>Trnsko</w:t>
      </w:r>
      <w:proofErr w:type="spellEnd"/>
      <w:r w:rsidR="0025730A">
        <w:t xml:space="preserve"> 36 C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30A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5730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5730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5730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5730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5730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3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5730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573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573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St-712/2021</izvorni_sadrzaj>
    <derivirana_varijabla naziv="DomainObject.Predmet.OznakaBroj_1">St-712/2021</derivirana_varijabla>
  </DomainObject.Predmet.OznakaBroj>
  <DomainObject.Predmet.OznakaBrojOptuznogAkta>
    <izvorni_sadrzaj>04-06-21-1214</izvorni_sadrzaj>
    <derivirana_varijabla naziv="DomainObject.Predmet.OznakaBrojOptuznogAkta_1">04-06-21-1214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LTC usluge jednostavno društvo s ograničenom odgovornošću za ugostiteljstvo i trgovinu</izvorni_sadrzaj>
    <derivirana_varijabla naziv="DomainObject.Predmet.ProtustrankaFormated_1">  LTC usluge jednostavno društvo s ograničenom odgovornošću za ugostiteljstvo i trgovinu</derivirana_varijabla>
  </DomainObject.Predmet.ProtustrankaFormated>
  <DomainObject.Predmet.ProtustrankaFormatedOIB>
    <izvorni_sadrzaj>  LTC usluge jednostavno društvo s ograničenom odgovornošću za ugostiteljstvo i trgovinu, OIB 10542987546</izvorni_sadrzaj>
    <derivirana_varijabla naziv="DomainObject.Predmet.ProtustrankaFormatedOIB_1">  LTC usluge jednostavno društvo s ograničenom odgovornošću za ugostiteljstvo i trgovinu, OIB 10542987546</derivirana_varijabla>
  </DomainObject.Predmet.ProtustrankaFormatedOIB>
  <DomainObject.Predmet.ProtustrankaFormatedWithAdress>
    <izvorni_sadrzaj> LTC usluge jednostavno društvo s ograničenom odgovornošću za ugostiteljstvo i trgovinu, Trnsko 36 C, 10000 Zagreb</izvorni_sadrzaj>
    <derivirana_varijabla naziv="DomainObject.Predmet.ProtustrankaFormatedWithAdress_1"> LTC usluge jednostavno društvo s ograničenom odgovornošću za ugostiteljstvo i trgovinu, Trnsko 36 C, 10000 Zagreb</derivirana_varijabla>
  </DomainObject.Predmet.ProtustrankaFormatedWithAdress>
  <DomainObject.Predmet.ProtustrankaFormatedWithAdressOIB>
    <izvorni_sadrzaj> LTC usluge jednostavno društvo s ograničenom odgovornošću za ugostiteljstvo i trgovinu, OIB 10542987546, Trnsko 36 C, 10000 Zagreb</izvorni_sadrzaj>
    <derivirana_varijabla naziv="DomainObject.Predmet.ProtustrankaFormatedWithAdressOIB_1"> LTC usluge jednostavno društvo s ograničenom odgovornošću za ugostiteljstvo i trgovinu, OIB 10542987546, Trnsko 36 C, 10000 Zagreb</derivirana_varijabla>
  </DomainObject.Predmet.ProtustrankaFormatedWithAdressOIB>
  <DomainObject.Predmet.ProtustrankaWithAdress>
    <izvorni_sadrzaj>LTC usluge jednostavno društvo s ograničenom odgovornošću za ugostiteljstvo i trgovinu Trnsko 36 C, 10000 Zagreb</izvorni_sadrzaj>
    <derivirana_varijabla naziv="DomainObject.Predmet.ProtustrankaWithAdress_1">LTC usluge jednostavno društvo s ograničenom odgovornošću za ugostiteljstvo i trgovinu Trnsko 36 C, 10000 Zagreb</derivirana_varijabla>
  </DomainObject.Predmet.ProtustrankaWithAdress>
  <DomainObject.Predmet.ProtustrankaWithAdressOIB>
    <izvorni_sadrzaj>LTC usluge jednostavno društvo s ograničenom odgovornošću za ugostiteljstvo i trgovinu, OIB 10542987546, Trnsko 36 C, 10000 Zagreb</izvorni_sadrzaj>
    <derivirana_varijabla naziv="DomainObject.Predmet.ProtustrankaWithAdressOIB_1">LTC usluge jednostavno društvo s ograničenom odgovornošću za ugostiteljstvo i trgovinu, OIB 10542987546, Trnsko 36 C, 10000 Zagreb</derivirana_varijabla>
  </DomainObject.Predmet.ProtustrankaWithAdressOIB>
  <DomainObject.Predmet.ProtustrankaNazivFormated>
    <izvorni_sadrzaj>LTC usluge jednostavno društvo s ograničenom odgovornošću za ugostiteljstvo i trgovinu</izvorni_sadrzaj>
    <derivirana_varijabla naziv="DomainObject.Predmet.ProtustrankaNazivFormated_1">LTC usluge jednostavno društvo s ograničenom odgovornošću za ugostiteljstvo i trgovinu</derivirana_varijabla>
  </DomainObject.Predmet.ProtustrankaNazivFormated>
  <DomainObject.Predmet.ProtustrankaNazivFormatedOIB>
    <izvorni_sadrzaj>LTC usluge jednostavno društvo s ograničenom odgovornošću za ugostiteljstvo i trgovinu, OIB 10542987546</izvorni_sadrzaj>
    <derivirana_varijabla naziv="DomainObject.Predmet.ProtustrankaNazivFormatedOIB_1">LTC usluge jednostavno društvo s ograničenom odgovornošću za ugostiteljstvo i trgovinu, OIB 10542987546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LTC usluge jednostavno društvo s ograničenom odgovornošću za ugostiteljstvo i trgovinu</item>
    </izvorni_sadrzaj>
    <derivirana_varijabla naziv="DomainObject.Predmet.ProtuStrankaListFormated_1">
      <item>LTC usluge jednostavno društvo s ograničenom odgovornošću za ugostiteljstvo i trgovinu</item>
    </derivirana_varijabla>
  </DomainObject.Predmet.ProtuStrankaListFormated>
  <DomainObject.Predmet.ProtuStrankaListFormatedOIB>
    <izvorni_sadrzaj>
      <item>LTC usluge jednostavno društvo s ograničenom odgovornošću za ugostiteljstvo i trgovinu, OIB 10542987546</item>
    </izvorni_sadrzaj>
    <derivirana_varijabla naziv="DomainObject.Predmet.ProtuStrankaListFormatedOIB_1">
      <item>LTC usluge jednostavno društvo s ograničenom odgovornošću za ugostiteljstvo i trgovinu, OIB 10542987546</item>
    </derivirana_varijabla>
  </DomainObject.Predmet.ProtuStrankaListFormatedOIB>
  <DomainObject.Predmet.ProtuStrankaListFormatedWithAdress>
    <izvorni_sadrzaj>
      <item>LTC usluge jednostavno društvo s ograničenom odgovornošću za ugostiteljstvo i trgovinu, Trnsko 36 C, 10000 Zagreb</item>
    </izvorni_sadrzaj>
    <derivirana_varijabla naziv="DomainObject.Predmet.ProtuStrankaListFormatedWithAdress_1">
      <item>LTC usluge jednostavno društvo s ograničenom odgovornošću za ugostiteljstvo i trgovinu, Trnsko 36 C, 10000 Zagreb</item>
    </derivirana_varijabla>
  </DomainObject.Predmet.ProtuStrankaListFormatedWithAdress>
  <DomainObject.Predmet.ProtuStrankaListFormatedWithAdressOIB>
    <izvorni_sadrzaj>
      <item>LTC usluge jednostavno društvo s ograničenom odgovornošću za ugostiteljstvo i trgovinu, OIB 10542987546, Trnsko 36 C, 10000 Zagreb</item>
    </izvorni_sadrzaj>
    <derivirana_varijabla naziv="DomainObject.Predmet.ProtuStrankaListFormatedWithAdressOIB_1">
      <item>LTC usluge jednostavno društvo s ograničenom odgovornošću za ugostiteljstvo i trgovinu, OIB 10542987546, Trnsko 36 C, 10000 Zagreb</item>
    </derivirana_varijabla>
  </DomainObject.Predmet.ProtuStrankaListFormatedWithAdressOIB>
  <DomainObject.Predmet.ProtuStrankaListNazivFormated>
    <izvorni_sadrzaj>
      <item>LTC usluge jednostavno društvo s ograničenom odgovornošću za ugostiteljstvo i trgovinu</item>
    </izvorni_sadrzaj>
    <derivirana_varijabla naziv="DomainObject.Predmet.ProtuStrankaListNazivFormated_1">
      <item>LTC usluge jednostavno društvo s ograničenom odgovornošću za ugostiteljstvo i trgovinu</item>
    </derivirana_varijabla>
  </DomainObject.Predmet.ProtuStrankaListNazivFormated>
  <DomainObject.Predmet.ProtuStrankaListNazivFormatedOIB>
    <izvorni_sadrzaj>
      <item>LTC usluge jednostavno društvo s ograničenom odgovornošću za ugostiteljstvo i trgovinu, OIB 10542987546</item>
    </izvorni_sadrzaj>
    <derivirana_varijabla naziv="DomainObject.Predmet.ProtuStrankaListNazivFormatedOIB_1">
      <item>LTC usluge jednostavno društvo s ograničenom odgovornošću za ugostiteljstvo i trgovinu, OIB 10542987546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LTC usluge jednostavno društvo s ograničenom odgovornošću za ugostiteljstvo i trgovinu</izvorni_sadrzaj>
    <derivirana_varijabla naziv="DomainObject.Predmet.ProtustrankaIDrugi_1">LTC usluge jednostavno društvo s ograničenom odgovornošću za ugostiteljstvo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LTC usluge jednostavno društvo s ograničenom odgovornošću za ugostiteljstvo i trgovinu, OIB 10542987546, Trnsko 36 C, 10000 Zagreb</izvorni_sadrzaj>
    <derivirana_varijabla naziv="DomainObject.Predmet.ProtustrankaIDrugiAdressOIB_1">LTC usluge jednostavno društvo s ograničenom odgovornošću za ugostiteljstvo i trgovinu, OIB 10542987546, Trnsko 36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LTC usluge jednostavno društvo s ograničenom odgovornošću za ugostiteljstvo i trgovinu</item>
      <item>Financijska agencija</item>
    </izvorni_sadrzaj>
    <derivirana_varijabla naziv="DomainObject.Predmet.SudioniciListNaziv_1">
      <item>LTC usluge jednostavno društvo s ograničenom odgovornošću za ugostiteljstvo i trgovinu</item>
      <item>Financijska agencija</item>
    </derivirana_varijabla>
  </DomainObject.Predmet.SudioniciListNaziv>
  <DomainObject.Predmet.SudioniciListAdressOIB>
    <izvorni_sadrzaj>
      <item>LTC usluge jednostavno društvo s ograničenom odgovornošću za ugostiteljstvo i trgovinu, OIB 10542987546, Trnsko 36 C,10000 Zagreb</item>
      <item>Financijska agencija, OIB 85821130368, TRG SVIBANJSKIH ŽRTAVA 1995. 1,10000 Zagreb</item>
    </izvorni_sadrzaj>
    <derivirana_varijabla naziv="DomainObject.Predmet.SudioniciListAdressOIB_1">
      <item>LTC usluge jednostavno društvo s ograničenom odgovornošću za ugostiteljstvo i trgovinu, OIB 10542987546, Trnsko 36 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10542987546</item>
      <item>, OIB 85821130368</item>
    </izvorni_sadrzaj>
    <derivirana_varijabla naziv="DomainObject.Predmet.SudioniciListNazivOIB_1">
      <item>, OIB 10542987546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846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2021-04-20T09:45:00Z</cp:lastPrinted>
  <dcterms:modified xmlns:xsi="http://www.w3.org/2001/XMLSchema-instance" xsi:type="dcterms:W3CDTF">2021-04-20T09:45:00Z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